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00EE6" w14:textId="77777777" w:rsidR="001F2CEC" w:rsidRDefault="001F2CEC" w:rsidP="001F2CEC">
      <w:pPr>
        <w:pStyle w:val="NoSpacing"/>
        <w:tabs>
          <w:tab w:val="left" w:pos="1440"/>
        </w:tabs>
        <w:jc w:val="both"/>
      </w:pPr>
      <w:r>
        <w:rPr>
          <w:u w:val="single"/>
        </w:rPr>
        <w:t>John HENRISON</w:t>
      </w:r>
      <w:r>
        <w:t xml:space="preserve">         (fl.1486)</w:t>
      </w:r>
    </w:p>
    <w:p w14:paraId="79A865D1" w14:textId="77777777" w:rsidR="001F2CEC" w:rsidRDefault="001F2CEC" w:rsidP="001F2CEC">
      <w:pPr>
        <w:pStyle w:val="NoSpacing"/>
        <w:tabs>
          <w:tab w:val="left" w:pos="1440"/>
        </w:tabs>
        <w:jc w:val="both"/>
      </w:pPr>
      <w:r>
        <w:t>of Ruston, North Riding of Yorkshire. Acolyte.</w:t>
      </w:r>
    </w:p>
    <w:p w14:paraId="4C570214" w14:textId="77777777" w:rsidR="001F2CEC" w:rsidRDefault="001F2CEC" w:rsidP="001F2CEC">
      <w:pPr>
        <w:pStyle w:val="NoSpacing"/>
        <w:tabs>
          <w:tab w:val="left" w:pos="1440"/>
        </w:tabs>
        <w:jc w:val="both"/>
      </w:pPr>
    </w:p>
    <w:p w14:paraId="40F79C8C" w14:textId="77777777" w:rsidR="001F2CEC" w:rsidRDefault="001F2CEC" w:rsidP="001F2CEC">
      <w:pPr>
        <w:pStyle w:val="NoSpacing"/>
        <w:tabs>
          <w:tab w:val="left" w:pos="1440"/>
        </w:tabs>
        <w:jc w:val="both"/>
      </w:pPr>
    </w:p>
    <w:p w14:paraId="763D742F" w14:textId="77777777" w:rsidR="001F2CEC" w:rsidRDefault="001F2CEC" w:rsidP="001F2CEC">
      <w:pPr>
        <w:pStyle w:val="NoSpacing"/>
        <w:tabs>
          <w:tab w:val="left" w:pos="1440"/>
        </w:tabs>
        <w:jc w:val="both"/>
      </w:pPr>
      <w:r>
        <w:t>23 Jan.1486</w:t>
      </w:r>
      <w:r>
        <w:tab/>
        <w:t>He was granted letters dimissory.</w:t>
      </w:r>
    </w:p>
    <w:p w14:paraId="2E9F1A4C" w14:textId="77777777" w:rsidR="001F2CEC" w:rsidRDefault="001F2CEC" w:rsidP="001F2CEC">
      <w:pPr>
        <w:pStyle w:val="NoSpacing"/>
        <w:ind w:left="720" w:firstLine="720"/>
      </w:pPr>
      <w:r>
        <w:t>(“The Register of Thomas Rotherham, Archbishop of York 1480-1500</w:t>
      </w:r>
    </w:p>
    <w:p w14:paraId="28C0ACC1" w14:textId="77777777" w:rsidR="001F2CEC" w:rsidRDefault="001F2CEC" w:rsidP="001F2CEC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02B0251C" w14:textId="77777777" w:rsidR="001F2CEC" w:rsidRDefault="001F2CEC" w:rsidP="001F2CEC">
      <w:pPr>
        <w:pStyle w:val="NoSpacing"/>
        <w:tabs>
          <w:tab w:val="left" w:pos="1440"/>
        </w:tabs>
        <w:jc w:val="both"/>
      </w:pPr>
      <w:r>
        <w:tab/>
        <w:t>p.52).</w:t>
      </w:r>
    </w:p>
    <w:p w14:paraId="3A8C511B" w14:textId="77777777" w:rsidR="001F2CEC" w:rsidRDefault="001F2CEC" w:rsidP="001F2CEC">
      <w:pPr>
        <w:pStyle w:val="NoSpacing"/>
        <w:tabs>
          <w:tab w:val="left" w:pos="1440"/>
        </w:tabs>
        <w:jc w:val="both"/>
      </w:pPr>
    </w:p>
    <w:p w14:paraId="3410398D" w14:textId="77777777" w:rsidR="001F2CEC" w:rsidRDefault="001F2CEC" w:rsidP="001F2CEC">
      <w:pPr>
        <w:pStyle w:val="NoSpacing"/>
        <w:tabs>
          <w:tab w:val="left" w:pos="1440"/>
        </w:tabs>
        <w:jc w:val="both"/>
      </w:pPr>
    </w:p>
    <w:p w14:paraId="6D7C9E4D" w14:textId="77777777" w:rsidR="001F2CEC" w:rsidRDefault="001F2CEC" w:rsidP="001F2CEC">
      <w:pPr>
        <w:pStyle w:val="NoSpacing"/>
        <w:tabs>
          <w:tab w:val="left" w:pos="1440"/>
        </w:tabs>
        <w:jc w:val="both"/>
      </w:pPr>
      <w:r>
        <w:t>23 December 2019</w:t>
      </w:r>
    </w:p>
    <w:p w14:paraId="0AD6EDD8" w14:textId="77777777" w:rsidR="006B2F86" w:rsidRPr="00E71FC3" w:rsidRDefault="001F2C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7288C" w14:textId="77777777" w:rsidR="001F2CEC" w:rsidRDefault="001F2CEC" w:rsidP="00E71FC3">
      <w:pPr>
        <w:spacing w:after="0" w:line="240" w:lineRule="auto"/>
      </w:pPr>
      <w:r>
        <w:separator/>
      </w:r>
    </w:p>
  </w:endnote>
  <w:endnote w:type="continuationSeparator" w:id="0">
    <w:p w14:paraId="40F95833" w14:textId="77777777" w:rsidR="001F2CEC" w:rsidRDefault="001F2C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0B75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F340C" w14:textId="77777777" w:rsidR="001F2CEC" w:rsidRDefault="001F2CEC" w:rsidP="00E71FC3">
      <w:pPr>
        <w:spacing w:after="0" w:line="240" w:lineRule="auto"/>
      </w:pPr>
      <w:r>
        <w:separator/>
      </w:r>
    </w:p>
  </w:footnote>
  <w:footnote w:type="continuationSeparator" w:id="0">
    <w:p w14:paraId="5CCB30A2" w14:textId="77777777" w:rsidR="001F2CEC" w:rsidRDefault="001F2C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CEC"/>
    <w:rsid w:val="001A7C09"/>
    <w:rsid w:val="001F2CEC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CD78D"/>
  <w15:chartTrackingRefBased/>
  <w15:docId w15:val="{4C95C0C4-46C1-41FF-8B1F-02E6DB194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2020-01-22T21:36:00Z</dcterms:created>
  <dcterms:modified xsi:type="dcterms:W3CDTF">2020-01-22T21:37:00Z</dcterms:modified>
</cp:coreProperties>
</file>